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ebab98" w14:textId="8ebab9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568A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568A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568A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568A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A568A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568A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568AE">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568AE" w:rsidR="00A568AE">
            <w:rPr>
              <w:rStyle w:val="eSPISCCParagraphDefaultFont"/>
              <w:rFonts w:eastAsiaTheme="minorHAnsi"/>
            </w:rPr>
            <w:t>Pp-4986/2026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568AE" w:rsidR="00A568AE">
            <w:rPr>
              <w:rStyle w:val="eSPISCCParagraphDefaultFont"/>
              <w:rFonts w:eastAsiaTheme="minorHAnsi"/>
            </w:rPr>
            <w:t>PLITVICE OUTDOOR d.o.o.</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568AE" w:rsidR="00A568AE">
            <w:rPr>
              <w:rStyle w:val="eSPISCCParagraphDefaultFont"/>
              <w:rFonts w:eastAsiaTheme="minorHAnsi"/>
            </w:rPr>
            <w:t>Branimir Belinić</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568AE" w:rsidR="00A568AE">
            <w:rPr>
              <w:rStyle w:val="eSPISCCParagraphDefaultFont"/>
              <w:rFonts w:eastAsiaTheme="minorHAnsi"/>
            </w:rPr>
            <w:t>članka 172. stavka 2. točke 5.</w:t>
          </w:r>
        </w:sdtContent>
      </w:sdt>
    </w:p>
    <w:p w:rsidRPr="00610735" w:rsidR="00BC514D" w:rsidP="000F1677" w:rsidRDefault="00A568AE">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a o mirovinskom osiguranju i dr.">
            <w:listItem w:displayText="Zakona o mirovinskom osiguranju i dr." w:value="Zakona o mirovinskom osiguranju i dr."/>
            <w:listItem w:displayText="Zakon o mirovinskom osiguranju" w:value="Zakon o mirovinskom osiguranju"/>
          </w:comboBox>
        </w:sdtPr>
        <w:sdtEndPr>
          <w:rPr>
            <w:rStyle w:val="eSPISCCParagraphDefaultFont"/>
            <w:rFonts w:eastAsia="Calibri"/>
          </w:rPr>
        </w:sdtEndPr>
        <w:sdtContent>
          <w:r w:rsidRPr="00A568AE">
            <w:rPr>
              <w:rStyle w:val="eSPISCCParagraphDefaultFont"/>
              <w:rFonts w:eastAsiaTheme="minorHAnsi"/>
            </w:rPr>
            <w:t>Zakona o mirovinskom osiguranju i dr.</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568AE" w:rsidR="00A568AE">
            <w:rPr>
              <w:rStyle w:val="eSPISCCParagraphDefaultFont"/>
              <w:rFonts w:eastAsiaTheme="minorHAnsi"/>
            </w:rPr>
            <w:t>Branimir Belinić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568AE" w:rsidR="00A568AE">
            <w:rPr>
              <w:rStyle w:val="eSPISCCParagraphDefaultFont"/>
              <w:rFonts w:eastAsiaTheme="minorHAnsi"/>
            </w:rPr>
            <w:t>16.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568AE" w:rsidR="00A568AE">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A568AE" w:rsidR="00A568AE">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568AE" w:rsidR="00A568A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568AE" w:rsidR="00A568AE">
            <w:rPr>
              <w:rStyle w:val="eSPISCCParagraphDefaultFont"/>
              <w:rFonts w:eastAsiaTheme="minorHAnsi"/>
            </w:rPr>
            <w:t>125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568AE" w:rsidR="00A568AE">
            <w:rPr>
              <w:rStyle w:val="eSPISCCParagraphDefaultFont"/>
              <w:rFonts w:eastAsiaTheme="minorHAnsi"/>
            </w:rPr>
            <w:t>članka 172. stavka 2. točke 5.</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a o mirovinskom osiguranju i dr.">
            <w:listItem w:displayText="Zakona o mirovinskom osiguranju i dr." w:value="Zakona o mirovinskom osiguranju i dr."/>
            <w:listItem w:displayText="Zakon o mirovinskom osiguranju" w:value="Zakon o mirovinskom osiguranju"/>
          </w:comboBox>
        </w:sdtPr>
        <w:sdtEndPr>
          <w:rPr>
            <w:rStyle w:val="eSPISCCParagraphDefaultFont"/>
          </w:rPr>
        </w:sdtEndPr>
        <w:sdtContent>
          <w:r w:rsidRPr="00A568AE" w:rsidR="00A568AE">
            <w:rPr>
              <w:rStyle w:val="eSPISCCParagraphDefaultFont"/>
              <w:rFonts w:eastAsiaTheme="minorHAnsi"/>
            </w:rPr>
            <w:t>Zakona o mirovinskom osiguranju i dr.</w:t>
          </w:r>
        </w:sdtContent>
      </w:sdt>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568AE" w:rsidR="00A568AE">
            <w:rPr>
              <w:rStyle w:val="eSPISCCParagraphDefaultFont"/>
              <w:rFonts w:eastAsiaTheme="minorHAnsi"/>
            </w:rPr>
            <w:t>107/07, 39/13, 157/13, 110/15, 70/17, 118/18 i 114/22</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Okrivljenik, odgovorna osoba u pravnoj osobi, je dužan osobno pristupiti ispitivanju.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568AE" w:rsidR="00A568A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568AE" w:rsidR="00A568AE">
            <w:rPr>
              <w:rStyle w:val="eSPISCCParagraphDefaultFont"/>
              <w:rFonts w:eastAsiaTheme="minorHAnsi"/>
            </w:rPr>
            <w:t>22.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568A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568AE">
            <w:rPr>
              <w:rStyle w:val="eSPISCCParagraphDefaultFont"/>
              <w:rFonts w:eastAsiaTheme="minorHAnsi"/>
            </w:rPr>
            <w:t>Katarina Jurišić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A568AE">
      <w:headerReference w:type="default" r:id="rId9"/>
      <w:footerReference w:type="default" r:id="rId10"/>
      <w:pgSz w:w="11907" w:h="16839" w:code="9"/>
      <w:pgMar w:top="1417" w:right="1417" w:bottom="426"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568A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568AE" w:rsidR="00A568AE">
          <w:rPr>
            <w:rStyle w:val="eSPISCCParagraphDefaultFont"/>
          </w:rPr>
          <w:t>Pp-4986/2026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68AE"/>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AD4540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Žejinci</izvorni_sadrzaj>
    <derivirana_varijabla naziv="DomainObject.UcesnikSudskeRadnje.Adresa.Naselje_1">Žejinci</derivirana_varijabla>
  </DomainObject.UcesnikSudskeRadnje.Adresa.Naselje>
  <DomainObject.UcesnikSudskeRadnje.Adresa.PostBroj>
    <izvorni_sadrzaj>10296</izvorni_sadrzaj>
    <derivirana_varijabla naziv="DomainObject.UcesnikSudskeRadnje.Adresa.PostBroj_1">10296</derivirana_varijabla>
  </DomainObject.UcesnikSudskeRadnje.Adresa.PostBroj>
  <DomainObject.UcesnikSudskeRadnje.Adresa.UlicaIKBR>
    <izvorni_sadrzaj>Zagorska Cesta 43</izvorni_sadrzaj>
    <derivirana_varijabla naziv="DomainObject.UcesnikSudskeRadnje.Adresa.UlicaIKBR_1">Zagorska Cesta 43</derivirana_varijabla>
  </DomainObject.UcesnikSudskeRadnje.Adresa.UlicaIKBR>
  <DomainObject.UcesnikSudskeRadnje.Naziv>
    <izvorni_sadrzaj>Branimir Belinić</izvorni_sadrzaj>
    <derivirana_varijabla naziv="DomainObject.UcesnikSudskeRadnje.Naziv_1">Branimir Belinić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lipnja 2026.</izvorni_sadrzaj>
    <derivirana_varijabla naziv="DomainObject.UcesnikSudskeRadnje.SudskaRadnja.PlaniraniZavrsetakDatum_1">16. lipnja 2026.</derivirana_varijabla>
  </DomainObject.UcesnikSudskeRadnje.SudskaRadnja.PlaniraniZavrsetakDatum>
  <DomainObject.UcesnikSudskeRadnje.SudskaRadnja.PlaniraniPocetakDatum>
    <izvorni_sadrzaj>16. lipnja 2026.</izvorni_sadrzaj>
    <derivirana_varijabla naziv="DomainObject.UcesnikSudskeRadnje.SudskaRadnja.PlaniraniPocetakDatum_1">16.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09:59</izvorni_sadrzaj>
    <derivirana_varijabla naziv="DomainObject.UcesnikSudskeRadnje.SudskaRadnja.PlaniraniZavrsetakVrijeme_1">09:59</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4986</izvorni_sadrzaj>
    <derivirana_varijabla naziv="DomainObject.Predmet.Broj_1">4986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siječnja 1983.</izvorni_sadrzaj>
    <derivirana_varijabla naziv="DomainObject.Predmet.OkrivljenikFizickaOsoba.DatumRodjenja_1">17. siječnja 1983.</derivirana_varijabla>
  </DomainObject.Predmet.OkrivljenikFizickaOsoba.DatumRodjenja>
  <DomainObject.Predmet.OkrivljenikFizickaOsoba.DatumRodjenjaFormated>
    <izvorni_sadrzaj>17.1.1983.</izvorni_sadrzaj>
    <derivirana_varijabla naziv="DomainObject.Predmet.OkrivljenikFizickaOsoba.DatumRodjenjaFormated_1">17.1.1983.</derivirana_varijabla>
  </DomainObject.Predmet.OkrivljenikFizickaOsoba.DatumRodjenjaFormated>
  <DomainObject.Predmet.OkrivljenikFizickaOsoba.Ime>
    <izvorni_sadrzaj>Branimir</izvorni_sadrzaj>
    <derivirana_varijabla naziv="DomainObject.Predmet.OkrivljenikFizickaOsoba.Ime_1">Branimir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Branimir Belinić</izvorni_sadrzaj>
    <derivirana_varijabla naziv="DomainObject.Predmet.OkrivljenikFizickaOsoba.Naziv_1">Branimir Belinić</derivirana_varijabla>
  </DomainObject.Predmet.OkrivljenikFizickaOsoba.Naziv>
  <DomainObject.Predmet.OkrivljenikFizickaOsoba.Prezime>
    <izvorni_sadrzaj>Belinić</izvorni_sadrzaj>
    <derivirana_varijabla naziv="DomainObject.Predmet.OkrivljenikFizickaOsoba.Prezime_1">Belinić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26644484805</izvorni_sadrzaj>
    <derivirana_varijabla naziv="DomainObject.Predmet.OkrivljenikFizickaOsoba.Oib_1">26644484805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Pp-4986/2026</izvorni_sadrzaj>
    <derivirana_varijabla naziv="DomainObject.Predmet.OznakaBroj_1">Pp-4986/2026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PLITVICE OUTDOOR društvo s ograničenom odgovornošću za trgovinu i usluge, turistička agencija; Branimir Belinić</izvorni_sadrzaj>
    <derivirana_varijabla naziv="DomainObject.Predmet.ProtustrankaFormated_1">  PLITVICE OUTDOOR društvo s ograničenom odgovornošću za trgovinu i usluge, turistička agencija; Branimir Belinić</derivirana_varijabla>
  </DomainObject.Predmet.ProtustrankaFormated>
  <DomainObject.Predmet.ProtustrankaFormatedOIB>
    <izvorni_sadrzaj>  PLITVICE OUTDOOR društvo s ograničenom odgovornošću za trgovinu i usluge, turistička agencija, OIB 08664378104; Branimir Belinić, OIB 26644484805</izvorni_sadrzaj>
    <derivirana_varijabla naziv="DomainObject.Predmet.ProtustrankaFormatedOIB_1">  PLITVICE OUTDOOR društvo s ograničenom odgovornošću za trgovinu i usluge, turistička agencija, OIB 08664378104; Branimir Belinić, OIB 26644484805</derivirana_varijabla>
  </DomainObject.Predmet.ProtustrankaFormatedOIB>
  <DomainObject.Predmet.ProtustrankaFormatedWithAdress>
    <izvorni_sadrzaj> PLITVICE OUTDOOR društvo s ograničenom odgovornošću za trgovinu i usluge, turistička agencija, Mjesto Primišlje 63, 47240 Mjesto Primišlje; Branimir Belinić, Zagorska Cesta 43, 10296 Žejinci</izvorni_sadrzaj>
    <derivirana_varijabla naziv="DomainObject.Predmet.ProtustrankaFormatedWithAdress_1"> PLITVICE OUTDOOR društvo s ograničenom odgovornošću za trgovinu i usluge, turistička agencija, Mjesto Primišlje 63, 47240 Mjesto Primišlje; Branimir Belinić, Zagorska Cesta 43, 10296 Žejinci</derivirana_varijabla>
  </DomainObject.Predmet.ProtustrankaFormatedWithAdress>
  <DomainObject.Predmet.ProtustrankaFormatedWithAdressOIB>
    <izvorni_sadrzaj> PLITVICE OUTDOOR društvo s ograničenom odgovornošću za trgovinu i usluge, turistička agencija, OIB 08664378104, Mjesto Primišlje 63, 47240 Mjesto Primišlje; Branimir Belinić, OIB 26644484805, Zagorska Cesta 43, 10296 Žejinci</izvorni_sadrzaj>
    <derivirana_varijabla naziv="DomainObject.Predmet.ProtustrankaFormatedWithAdressOIB_1"> PLITVICE OUTDOOR društvo s ograničenom odgovornošću za trgovinu i usluge, turistička agencija, OIB 08664378104, Mjesto Primišlje 63, 47240 Mjesto Primišlje; Branimir Belinić, OIB 26644484805, Zagorska Cesta 43, 10296 Žejinci</derivirana_varijabla>
  </DomainObject.Predmet.ProtustrankaFormatedWithAdressOIB>
  <DomainObject.Predmet.ProtustrankaWithAdress>
    <izvorni_sadrzaj>PLITVICE OUTDOOR društvo s ograničenom odgovornošću za trgovinu i usluge, turistička agencija Mjesto Primišlje 63, 47240 Mjesto Primišlje, Branimir Belinić Zagorska Cesta 43, 10296 Žejinci</izvorni_sadrzaj>
    <derivirana_varijabla naziv="DomainObject.Predmet.ProtustrankaWithAdress_1">PLITVICE OUTDOOR društvo s ograničenom odgovornošću za trgovinu i usluge, turistička agencija Mjesto Primišlje 63, 47240 Mjesto Primišlje, Branimir Belinić Zagorska Cesta 43, 10296 Žejinci</derivirana_varijabla>
  </DomainObject.Predmet.ProtustrankaWithAdress>
  <DomainObject.Predmet.ProtustrankaWithAdressOIB>
    <izvorni_sadrzaj>PLITVICE OUTDOOR društvo s ograničenom odgovornošću za trgovinu i usluge, turistička agencija, OIB 08664378104, Mjesto Primišlje 63, 47240 Mjesto Primišlje, Branimir Belinić, OIB 26644484805, Zagorska Cesta 43, 10296 Žejinci</izvorni_sadrzaj>
    <derivirana_varijabla naziv="DomainObject.Predmet.ProtustrankaWithAdressOIB_1">PLITVICE OUTDOOR društvo s ograničenom odgovornošću za trgovinu i usluge, turistička agencija, OIB 08664378104, Mjesto Primišlje 63, 47240 Mjesto Primišlje, Branimir Belinić, OIB 26644484805, Zagorska Cesta 43, 10296 Žejinci</derivirana_varijabla>
  </DomainObject.Predmet.ProtustrankaWithAdressOIB>
  <DomainObject.Predmet.ProtustrankaNazivFormated>
    <izvorni_sadrzaj>PLITVICE OUTDOOR društvo s ograničenom odgovornošću za trgovinu i usluge, turistička agencija,Branimir Belinić</izvorni_sadrzaj>
    <derivirana_varijabla naziv="DomainObject.Predmet.ProtustrankaNazivFormated_1">Branimir Belinić</derivirana_varijabla>
    <derivirana_varijabla naziv="Padez">PLITVICE OUTDOOR društvo s ograničenom odgovornošću za trgovinu i usluge, turistička agencija,Branimir Belinić</derivirana_varijabla>
  </DomainObject.Predmet.ProtustrankaNazivFormated>
  <DomainObject.Predmet.ProtustrankaNazivFormatedOIB>
    <izvorni_sadrzaj>PLITVICE OUTDOOR društvo s ograničenom odgovornošću za trgovinu i usluge, turistička agencija, OIB 08664378104,Branimir Belinić, OIB 26644484805</izvorni_sadrzaj>
    <derivirana_varijabla naziv="DomainObject.Predmet.ProtustrankaNazivFormatedOIB_1">PLITVICE OUTDOOR društvo s ograničenom odgovornošću za trgovinu i usluge, turistička agencija, OIB 08664378104,Branimir Belinić, OIB 26644484805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Ogulin</izvorni_sadrzaj>
    <derivirana_varijabla naziv="DomainObject.Predmet.StrankaFormated_1">  Državni inspektorat - Područni ured Zagreb, Ispostava Ogulin</derivirana_varijabla>
  </DomainObject.Predmet.StrankaFormated>
  <DomainObject.Predmet.StrankaFormatedOIB>
    <izvorni_sadrzaj>  Državni inspektorat - Područni ured Zagreb, Ispostava Ogulin</izvorni_sadrzaj>
    <derivirana_varijabla naziv="DomainObject.Predmet.StrankaFormatedOIB_1">  Državni inspektorat - Područni ured Zagreb, Ispostava Ogulin</derivirana_varijabla>
  </DomainObject.Predmet.StrankaFormatedOIB>
  <DomainObject.Predmet.StrankaFormatedWithAdress>
    <izvorni_sadrzaj> Državni inspektorat - Područni ured Zagreb, Ispostava Ogulin, Bernardina Frankopana 11, 47300 Ogulin</izvorni_sadrzaj>
    <derivirana_varijabla naziv="DomainObject.Predmet.StrankaFormatedWithAdress_1"> Državni inspektorat - Područni ured Zagreb, Ispostava Ogulin, Bernardina Frankopana 11, 47300 Ogulin</derivirana_varijabla>
  </DomainObject.Predmet.StrankaFormatedWithAdress>
  <DomainObject.Predmet.StrankaFormatedWithAdressOIB>
    <izvorni_sadrzaj> Državni inspektorat - Područni ured Zagreb, Ispostava Ogulin, Bernardina Frankopana 11, 47300 Ogulin</izvorni_sadrzaj>
    <derivirana_varijabla naziv="DomainObject.Predmet.StrankaFormatedWithAdressOIB_1"> Državni inspektorat - Područni ured Zagreb, Ispostava Ogulin, Bernardina Frankopana 11, 47300 Ogulin</derivirana_varijabla>
  </DomainObject.Predmet.StrankaFormatedWithAdressOIB>
  <DomainObject.Predmet.StrankaWithAdress>
    <izvorni_sadrzaj>Državni inspektorat - Područni ured Zagreb, Ispostava Ogulin Bernardina Frankopana 11,47300 Ogulin</izvorni_sadrzaj>
    <derivirana_varijabla naziv="DomainObject.Predmet.StrankaWithAdress_1">Državni inspektorat - Područni ured Zagreb, Ispostava Ogulin Bernardina Frankopana 11,47300 Ogulin</derivirana_varijabla>
  </DomainObject.Predmet.StrankaWithAdress>
  <DomainObject.Predmet.StrankaWithAdressOIB>
    <izvorni_sadrzaj>Državni inspektorat - Područni ured Zagreb, Ispostava Ogulin, Bernardina Frankopana 11,47300 Ogulin</izvorni_sadrzaj>
    <derivirana_varijabla naziv="DomainObject.Predmet.StrankaWithAdressOIB_1">Državni inspektorat - Područni ured Zagreb, Ispostava Ogulin, Bernardina Frankopana 11,47300 Ogulin</derivirana_varijabla>
  </DomainObject.Predmet.StrankaWithAdressOIB>
  <DomainObject.Predmet.StrankaNazivFormated>
    <izvorni_sadrzaj>Državni inspektorat - Područni ured Zagreb, Ispostava Ogulin</izvorni_sadrzaj>
    <derivirana_varijabla naziv="DomainObject.Predmet.StrankaNazivFormated_1">Državni inspektorat - Područni ured Zagreb, Ispostava Ogulin</derivirana_varijabla>
    <derivirana_varijabla naziv="Padez">Državni inspektorat - Područni ured Zagreb, Ispostava Ogulin</derivirana_varijabla>
  </DomainObject.Predmet.StrankaNazivFormated>
  <DomainObject.Predmet.StrankaNazivFormatedOIB>
    <izvorni_sadrzaj>Državni inspektorat - Područni ured Zagreb, Ispostava Ogulin</izvorni_sadrzaj>
    <derivirana_varijabla naziv="DomainObject.Predmet.StrankaNazivFormatedOIB_1">Državni inspektorat - Područni ured Zagreb, Ispostava Ogulin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Državni inspektorat - Područni ured Zagreb, Ispostava Ogulin</item>
    </izvorni_sadrzaj>
    <derivirana_varijabla naziv="DomainObject.Predmet.StrankaListFormated_1">
      <item>Državni inspektorat - Područni ured Zagreb, Ispostava Ogulin</item>
    </derivirana_varijabla>
  </DomainObject.Predmet.StrankaListFormated>
  <DomainObject.Predmet.StrankaListFormatedOIB>
    <izvorni_sadrzaj>
      <item>Državni inspektorat - Područni ured Zagreb, Ispostava Ogulin</item>
    </izvorni_sadrzaj>
    <derivirana_varijabla naziv="DomainObject.Predmet.StrankaListFormatedOIB_1">
      <item>Državni inspektorat - Područni ured Zagreb, Ispostava Ogulin</item>
    </derivirana_varijabla>
  </DomainObject.Predmet.StrankaListFormatedOIB>
  <DomainObject.Predmet.StrankaListFormatedWithAdress>
    <izvorni_sadrzaj>
      <item>Državni inspektorat - Područni ured Zagreb, Ispostava Ogulin, Bernardina Frankopana 11, 47300 Ogulin</item>
    </izvorni_sadrzaj>
    <derivirana_varijabla naziv="DomainObject.Predmet.StrankaListFormatedWithAdress_1">
      <item>Državni inspektorat - Područni ured Zagreb, Ispostava Ogulin, Bernardina Frankopana 11, 47300 Ogulin</item>
    </derivirana_varijabla>
  </DomainObject.Predmet.StrankaListFormatedWithAdress>
  <DomainObject.Predmet.StrankaListFormatedWithAdressOIB>
    <izvorni_sadrzaj>
      <item>Državni inspektorat - Područni ured Zagreb, Ispostava Ogulin, Bernardina Frankopana 11, 47300 Ogulin</item>
    </izvorni_sadrzaj>
    <derivirana_varijabla naziv="DomainObject.Predmet.StrankaListFormatedWithAdressOIB_1">
      <item>Državni inspektorat - Područni ured Zagreb, Ispostava Ogulin, Bernardina Frankopana 11, 47300 Ogulin</item>
    </derivirana_varijabla>
  </DomainObject.Predmet.StrankaListFormatedWithAdressOIB>
  <DomainObject.Predmet.StrankaListNazivFormated>
    <izvorni_sadrzaj>
      <item>Državni inspektorat - Područni ured Zagreb, Ispostava Ogulin</item>
    </izvorni_sadrzaj>
    <derivirana_varijabla naziv="DomainObject.Predmet.StrankaListNazivFormated_1">
      <item>Državni inspektorat - Područni ured Zagreb, Ispostava Ogulin</item>
    </derivirana_varijabla>
  </DomainObject.Predmet.StrankaListNazivFormated>
  <DomainObject.Predmet.StrankaListNazivFormatedOIB>
    <izvorni_sadrzaj>
      <item>Državni inspektorat - Područni ured Zagreb, Ispostava Ogulin</item>
    </izvorni_sadrzaj>
    <derivirana_varijabla naziv="DomainObject.Predmet.StrankaListNazivFormatedOIB_1">
      <item>Državni inspektorat - Područni ured Zagreb, Ispostava Ogulin</item>
    </derivirana_varijabla>
  </DomainObject.Predmet.StrankaListNazivFormatedOIB>
  <DomainObject.Predmet.ProtuStrankaListFormated>
    <izvorni_sadrzaj>
      <item>PLITVICE OUTDOOR društvo s ograničenom odgovornošću za trgovinu i usluge, turistička agencija</item>
      <item>Branimir Belinić</item>
    </izvorni_sadrzaj>
    <derivirana_varijabla naziv="DomainObject.Predmet.ProtuStrankaListFormated_1">
      <item>PLITVICE OUTDOOR društvo s ograničenom odgovornošću za trgovinu i usluge, turistička agencija</item>
      <item>Branimir Belinić</item>
    </derivirana_varijabla>
  </DomainObject.Predmet.ProtuStrankaListFormated>
  <DomainObject.Predmet.ProtuStrankaListFormatedOIB>
    <izvorni_sadrzaj>
      <item>PLITVICE OUTDOOR društvo s ograničenom odgovornošću za trgovinu i usluge, turistička agencija, OIB 08664378104</item>
      <item>Branimir Belinić, OIB 26644484805</item>
    </izvorni_sadrzaj>
    <derivirana_varijabla naziv="DomainObject.Predmet.ProtuStrankaListFormatedOIB_1">
      <item>PLITVICE OUTDOOR društvo s ograničenom odgovornošću za trgovinu i usluge, turistička agencija, OIB 08664378104</item>
      <item>Branimir Belinić, OIB 26644484805</item>
    </derivirana_varijabla>
  </DomainObject.Predmet.ProtuStrankaListFormatedOIB>
  <DomainObject.Predmet.ProtuStrankaListFormatedWithAdress>
    <izvorni_sadrzaj>
      <item>PLITVICE OUTDOOR društvo s ograničenom odgovornošću za trgovinu i usluge, turistička agencija, Mjesto Primišlje 63, 47240 Mjesto Primišlje</item>
      <item>Branimir Belinić, Zagorska Cesta 43, 10296 Žejinci</item>
    </izvorni_sadrzaj>
    <derivirana_varijabla naziv="DomainObject.Predmet.ProtuStrankaListFormatedWithAdress_1">
      <item>PLITVICE OUTDOOR društvo s ograničenom odgovornošću za trgovinu i usluge, turistička agencija, Mjesto Primišlje 63, 47240 Mjesto Primišlje</item>
      <item>Branimir Belinić, Zagorska Cesta 43, 10296 Žejinci</item>
    </derivirana_varijabla>
  </DomainObject.Predmet.ProtuStrankaListFormatedWithAdress>
  <DomainObject.Predmet.ProtuStrankaListFormatedWithAdressOIB>
    <izvorni_sadrzaj>
      <item>PLITVICE OUTDOOR društvo s ograničenom odgovornošću za trgovinu i usluge, turistička agencija, OIB 08664378104, Mjesto Primišlje 63, 47240 Mjesto Primišlje</item>
      <item>Branimir Belinić, OIB 26644484805, Zagorska Cesta 43, 10296 Žejinci</item>
    </izvorni_sadrzaj>
    <derivirana_varijabla naziv="DomainObject.Predmet.ProtuStrankaListFormatedWithAdressOIB_1">
      <item>PLITVICE OUTDOOR društvo s ograničenom odgovornošću za trgovinu i usluge, turistička agencija, OIB 08664378104, Mjesto Primišlje 63, 47240 Mjesto Primišlje</item>
      <item>Branimir Belinić, OIB 26644484805, Zagorska Cesta 43, 10296 Žejinci</item>
    </derivirana_varijabla>
  </DomainObject.Predmet.ProtuStrankaListFormatedWithAdressOIB>
  <DomainObject.Predmet.ProtuStrankaListNazivFormated>
    <izvorni_sadrzaj>
      <item>PLITVICE OUTDOOR društvo s ograničenom odgovornošću za trgovinu i usluge, turistička agencija</item>
      <item>Branimir Belinić</item>
    </izvorni_sadrzaj>
    <derivirana_varijabla naziv="DomainObject.Predmet.ProtuStrankaListNazivFormated_1">
      <item>PLITVICE OUTDOOR društvo s ograničenom odgovornošću za trgovinu i usluge, turistička agencija</item>
      <item>Branimir Belinić</item>
    </derivirana_varijabla>
  </DomainObject.Predmet.ProtuStrankaListNazivFormated>
  <DomainObject.Predmet.ProtuStrankaListNazivFormatedOIB>
    <izvorni_sadrzaj>
      <item>PLITVICE OUTDOOR društvo s ograničenom odgovornošću za trgovinu i usluge, turistička agencija, OIB 08664378104</item>
      <item>Branimir Belinić, OIB 26644484805</item>
    </izvorni_sadrzaj>
    <derivirana_varijabla naziv="DomainObject.Predmet.ProtuStrankaListNazivFormatedOIB_1">
      <item>PLITVICE OUTDOOR društvo s ograničenom odgovornošću za trgovinu i usluge, turistička agencija, OIB 08664378104</item>
      <item>Branimir Belinić, OIB 26644484805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150, 172, 172, 150</izvorni_sadrzaj>
    <derivirana_varijabla naziv="DomainObject.Predmet.ClanakZakona_1">150, 172, 172, 150</derivirana_varijabla>
  </DomainObject.Predmet.ClanakZakona>
  <DomainObject.Predmet.ClanakZakonaFull>
    <izvorni_sadrzaj>članka 150., članka 172., članka 172., članka 150.</izvorni_sadrzaj>
    <derivirana_varijabla naziv="DomainObject.Predmet.ClanakZakonaFull_1">članka 172. stavka 2. točke 5.</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svibnja 2026.</izvorni_sadrzaj>
    <derivirana_varijabla naziv="DomainObject.Datum_1">22.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Ogulin</izvorni_sadrzaj>
    <derivirana_varijabla naziv="DomainObject.Predmet.StrankaIDrugi_1">Državni inspektorat - Područni ured Zagreb, Ispostava Ogulin</derivirana_varijabla>
  </DomainObject.Predmet.StrankaIDrugi>
  <DomainObject.Predmet.ProtustrankaIDrugi>
    <izvorni_sadrzaj>PLITVICE OUTDOOR društvo s ograničenom odgovornošću za trgovinu i usluge, turistička agencija i dr.</izvorni_sadrzaj>
    <derivirana_varijabla naziv="DomainObject.Predmet.ProtustrankaIDrugi_1">PLITVICE OUTDOOR d.o.o.</derivirana_varijabla>
  </DomainObject.Predmet.ProtustrankaIDrugi>
  <DomainObject.Predmet.StrankaIDrugiAdressOIB>
    <izvorni_sadrzaj>Državni inspektorat - Područni ured Zagreb, Ispostava Ogulin, Bernardina Frankopana 11, 47300 Ogulin</izvorni_sadrzaj>
    <derivirana_varijabla naziv="DomainObject.Predmet.StrankaIDrugiAdressOIB_1">Državni inspektorat - Područni ured Zagreb, Ispostava Ogulin, Bernardina Frankopana 11, 47300 Ogulin</derivirana_varijabla>
  </DomainObject.Predmet.StrankaIDrugiAdressOIB>
  <DomainObject.Predmet.ProtustrankaIDrugiAdressOIB>
    <izvorni_sadrzaj>PLITVICE OUTDOOR društvo s ograničenom odgovornošću za trgovinu i usluge, turistička agencija, OIB 08664378104, Mjesto Primišlje 63, 47240 Mjesto Primišlje i dr.</izvorni_sadrzaj>
    <derivirana_varijabla naziv="DomainObject.Predmet.ProtustrankaIDrugiAdressOIB_1">PLITVICE OUTDOOR društvo s ograničenom odgovornošću za trgovinu i usluge, turistička agencija, OIB 08664378104, Mjesto Primišlje 63, 47240 Mjesto Primišlje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PLITVICE OUTDOOR društvo s ograničenom odgovornošću za trgovinu i usluge, turistička agencija</item>
      <item>Državni inspektorat - Područni ured Zagreb, Ispostava Ogulin</item>
      <item>Branimir Belinić</item>
    </izvorni_sadrzaj>
    <derivirana_varijabla naziv="DomainObject.Predmet.SudioniciListNaziv_1">
      <item>PLITVICE OUTDOOR društvo s ograničenom odgovornošću za trgovinu i usluge, turistička agencija</item>
      <item>Državni inspektorat - Područni ured Zagreb, Ispostava Ogulin</item>
      <item>Branimir Belinić</item>
    </derivirana_varijabla>
    <derivirana_varijabla naziv="OstaliSudionici">
      <item>PLITVICE OUTDOOR društvo s ograničenom odgovornošću za trgovinu i usluge, turistička agencija</item>
      <item>Državni inspektorat - Područni ured Zagreb, Ispostava Ogulin</item>
      <item>Branimir Belinić</item>
    </derivirana_varijabla>
  </DomainObject.Predmet.SudioniciListNaziv>
  <DomainObject.Predmet.SudioniciListAdressOIB>
    <izvorni_sadrzaj>
      <item>PLITVICE OUTDOOR društvo s ograničenom odgovornošću za trgovinu i usluge, turistička agencija, OIB 08664378104, Mjesto Primišlje 63,47240 Mjesto Primišlje</item>
      <item>Državni inspektorat - Područni ured Zagreb, Ispostava Ogulin, Bernardina Frankopana 11,47300 Ogulin</item>
      <item>Branimir Belinić, OIB 26644484805, Zagorska Cesta 43,10296 Žejinci</item>
    </izvorni_sadrzaj>
    <derivirana_varijabla naziv="DomainObject.Predmet.SudioniciListAdressOIB_1">
      <item>PLITVICE OUTDOOR društvo s ograničenom odgovornošću za trgovinu i usluge, turistička agencija, OIB 08664378104, Mjesto Primišlje 63,47240 Mjesto Primišlje</item>
      <item>Državni inspektorat - Područni ured Zagreb, Ispostava Ogulin, Bernardina Frankopana 11,47300 Ogulin</item>
      <item>Branimir Belinić, OIB 26644484805, Zagorska Cesta 43,10296 Žejinci</item>
    </derivirana_varijabla>
  </DomainObject.Predmet.SudioniciListAdressOIB>
  <DomainObject.UcesnikSudskeRadnje.NazivFormated>
    <izvorni_sadrzaj>Branimir Belinić, OIB 26644484805, Zagorska Cesta 43,10296 Žejinci</izvorni_sadrzaj>
    <derivirana_varijabla naziv="DomainObject.UcesnikSudskeRadnje.NazivFormated_1">Branimir Belinić, OIB 26644484805, Zagorska Cesta 43,10296 Žejinci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08664378104</item>
      <item>, OIB null</item>
      <item>, OIB 26644484805</item>
    </izvorni_sadrzaj>
    <derivirana_varijabla naziv="DomainObject.Predmet.SudioniciListNazivOIB_1">
      <item>, OIB 08664378104</item>
      <item>, OIB null</item>
      <item>, OIB 26644484805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Ogulin, Bernardina Frankopana 11, 47300 Ogulin
2. Okrivljenik PLITVICE OUTDOOR društvo s ograničenom odgovornošću za trgovinu i usluge, turistička agencija, OIB 08664378104, Mjesto Primišlje 63, 47240 Mjesto Primišlje
3. Okrivljenik Branimir Belinić, OIB 26644484805, Zagorska Cesta 43, 10296 Žejinci</izvorni_sadrzaj>
    <derivirana_varijabla naziv="DomainObject.UcesnikSudskeRadnje.SudskaRadnja.UcesniciObavijest_1">1. Tužitelj Državni inspektorat - Područni ured Zagreb, Ispostava Ogulin, Bernardina Frankopana 11, 47300 Ogulin
2. Okrivljenik PLITVICE OUTDOOR društvo s ograničenom odgovornošću za trgovinu i usluge, turistička agencija, OIB 08664378104, Mjesto Primišlje 63, 47240 Mjesto Primišlje
3. Okrivljenik Branimir Belinić, OIB 26644484805, Zagorska Cesta 43, 10296 Žejinci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listopada 2025.</izvorni_sadrzaj>
    <derivirana_varijabla naziv="DomainObject.Predmet.DatumPocetkaProcesa_1">3.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mirovinskom osiguranju</item>
    </izvorni_sadrzaj>
    <derivirana_varijabla naziv="DomainObject.ZakonPravilnikList_1">
      <item>Zakona o mirovinskom osiguranju i dr.</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PLITVICE OUTDOOR društvo s ograničenom odgovornošću za trgovinu i usluge, turistička agencija, Mjesto Primišlje 63, 47240 Mjesto Primišlje, OIB: 08664378104</item>
      <item>Branimir Belinić, Zagorska Cesta 43, 10296 Žejinci, OIB: 26644484805, rođen-a 17.01.1983., mjesto rođenja Zagreb (Grad Zagreb)</item>
    </izvorni_sadrzaj>
    <derivirana_varijabla naziv="DomainObject.Predmet.OkrivljenikAdresaMjestoRodjenjaList_1">
      <item>PLITVICE OUTDOOR društvo s ograničenom odgovornošću za trgovinu i usluge, turistička agencija, Mjesto Primišlje 63, 47240 Mjesto Primišlje, OIB: 08664378104</item>
      <item>Branimir Belinić, Zagorska Cesta 43, 10296 Žejinci, OIB: 26644484805, rođen-a 17.01.1983.,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PLITVICE OUTDOOR društvo s ograničenom odgovornošću za trgovinu i usluge, turistička agencija, MBS 081159898, Mjesto Primišlje 63, 47240 Mjesto Primišlje</izvorni_sadrzaj>
    <derivirana_varijabla naziv="DomainObject.Predmet.OkrivljenikPravnaNazivAdresaMbs_1">PLITVICE OUTDOOR društvo s ograničenom odgovornošću za trgovinu i usluge, turistička agencija, MBS 081159898, Mjesto Primišlje 63, 47240 Mjesto Primišlje</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D0093-3ED5-4FB4-AAE0-C4D65DE6119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371</properties:Words>
  <properties:Characters>2147</properties:Characters>
  <properties:Lines>51</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2026-05-22T12:01:00Z</cp:lastPrinted>
  <dcterms:modified xmlns:xsi="http://www.w3.org/2001/XMLSchema-instance" xsi:type="dcterms:W3CDTF">2026-05-22T12:01:00Z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Branimir Belinić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